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E2F8F" w14:textId="740D82AA" w:rsidR="00505FE4" w:rsidRPr="0032131D" w:rsidRDefault="00505FE4" w:rsidP="00A4490B">
      <w:pPr>
        <w:pStyle w:val="Tytu"/>
        <w:ind w:right="707"/>
        <w:jc w:val="left"/>
        <w:rPr>
          <w:szCs w:val="24"/>
        </w:rPr>
      </w:pPr>
    </w:p>
    <w:p w14:paraId="66F368F3" w14:textId="77777777" w:rsidR="00505FE4" w:rsidRPr="0032131D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2131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32131D" w14:paraId="2987B46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30E109D" w14:textId="77777777" w:rsidR="00505FE4" w:rsidRPr="0032131D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2BEA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Nazwa modułu (bloku przedmiotów): </w:t>
            </w:r>
          </w:p>
          <w:p w14:paraId="6DA024CF" w14:textId="45802F91" w:rsidR="00694ADD" w:rsidRPr="0032131D" w:rsidRDefault="00BC7387" w:rsidP="00F77DC4">
            <w:pPr>
              <w:rPr>
                <w:b/>
                <w:bCs/>
                <w:sz w:val="24"/>
                <w:szCs w:val="24"/>
              </w:rPr>
            </w:pPr>
            <w:r w:rsidRPr="0032131D">
              <w:rPr>
                <w:b/>
                <w:caps/>
                <w:sz w:val="24"/>
                <w:szCs w:val="24"/>
              </w:rPr>
              <w:t>Systemy operacyjne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3B107DF" w14:textId="6D06BFD8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Kod modułu:</w:t>
            </w:r>
            <w:r w:rsidR="00BC7387" w:rsidRPr="0032131D">
              <w:rPr>
                <w:sz w:val="24"/>
                <w:szCs w:val="24"/>
              </w:rPr>
              <w:t xml:space="preserve"> M10</w:t>
            </w:r>
          </w:p>
        </w:tc>
      </w:tr>
      <w:tr w:rsidR="00505FE4" w:rsidRPr="0032131D" w14:paraId="2AB3D21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19F33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D0E" w14:textId="77777777" w:rsidR="00505FE4" w:rsidRPr="0032131D" w:rsidRDefault="00505FE4" w:rsidP="00F77DC4">
            <w:pPr>
              <w:rPr>
                <w:b/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Nazwa przedmiotu: </w:t>
            </w:r>
          </w:p>
          <w:p w14:paraId="11C9F0A6" w14:textId="09D545EA" w:rsidR="00505FE4" w:rsidRPr="0032131D" w:rsidRDefault="00BC7387" w:rsidP="00F77DC4">
            <w:pPr>
              <w:rPr>
                <w:b/>
                <w:bCs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Systemy operacyjne II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B21CCA0" w14:textId="21CD6935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Kod przedmiotu:</w:t>
            </w:r>
            <w:r w:rsidR="00BC7387" w:rsidRPr="0032131D">
              <w:rPr>
                <w:sz w:val="24"/>
                <w:szCs w:val="24"/>
              </w:rPr>
              <w:t xml:space="preserve"> M10-2</w:t>
            </w:r>
          </w:p>
        </w:tc>
      </w:tr>
      <w:tr w:rsidR="00505FE4" w:rsidRPr="0032131D" w14:paraId="3077EC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8EBC01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CF466F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Nazwa jednostki organizacyjnej prowadzącej przedmiot / moduł:</w:t>
            </w:r>
          </w:p>
          <w:p w14:paraId="77CDE284" w14:textId="77777777" w:rsidR="00505FE4" w:rsidRPr="0032131D" w:rsidRDefault="00A0655B" w:rsidP="00F77DC4">
            <w:pPr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32131D" w14:paraId="78C1ED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A3902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D19159" w14:textId="5B7849EC" w:rsidR="00505FE4" w:rsidRPr="0032131D" w:rsidRDefault="00505FE4" w:rsidP="00C071D3">
            <w:pPr>
              <w:rPr>
                <w:b/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Nazwa kierunku:</w:t>
            </w:r>
            <w:r w:rsidR="00694ADD" w:rsidRPr="0032131D">
              <w:rPr>
                <w:sz w:val="24"/>
                <w:szCs w:val="24"/>
              </w:rPr>
              <w:t xml:space="preserve"> </w:t>
            </w:r>
            <w:r w:rsidR="00C071D3" w:rsidRPr="0032131D">
              <w:rPr>
                <w:sz w:val="24"/>
                <w:szCs w:val="24"/>
              </w:rPr>
              <w:br/>
            </w:r>
            <w:r w:rsidR="00694ADD" w:rsidRPr="0032131D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32131D" w14:paraId="1EB38C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E7698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872C6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Nazwa specjalności:</w:t>
            </w:r>
            <w:r w:rsidR="00A0655B" w:rsidRPr="0032131D">
              <w:rPr>
                <w:sz w:val="24"/>
                <w:szCs w:val="24"/>
              </w:rPr>
              <w:t xml:space="preserve"> /niewłaściwe skasować/</w:t>
            </w:r>
          </w:p>
          <w:p w14:paraId="4DB7C954" w14:textId="3A22596E" w:rsidR="00505FE4" w:rsidRPr="0032131D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32131D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32131D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32131D" w14:paraId="655B490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250DA3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6E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Forma studiów:</w:t>
            </w:r>
          </w:p>
          <w:p w14:paraId="1FC7BD3D" w14:textId="27990610" w:rsidR="00505FE4" w:rsidRPr="0032131D" w:rsidRDefault="0032131D" w:rsidP="00F77DC4">
            <w:pPr>
              <w:rPr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nie</w:t>
            </w:r>
            <w:r w:rsidR="00694ADD" w:rsidRPr="0032131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761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Profil kształcenia:</w:t>
            </w:r>
          </w:p>
          <w:p w14:paraId="1E5D7340" w14:textId="0B2AB10B" w:rsidR="00505FE4" w:rsidRPr="0032131D" w:rsidRDefault="00694ADD" w:rsidP="00F77DC4">
            <w:pPr>
              <w:rPr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49F69F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Poziom studiów:</w:t>
            </w:r>
          </w:p>
          <w:p w14:paraId="021B1E05" w14:textId="4AAF36C7" w:rsidR="00CF68E0" w:rsidRPr="0032131D" w:rsidRDefault="00A66CAF" w:rsidP="00F77DC4">
            <w:pPr>
              <w:rPr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studia 1 stopnia</w:t>
            </w:r>
          </w:p>
        </w:tc>
      </w:tr>
      <w:tr w:rsidR="00505FE4" w:rsidRPr="0032131D" w14:paraId="6083F0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D9FFB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91" w14:textId="77777777" w:rsidR="00694ADD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Rok / semestr: </w:t>
            </w:r>
          </w:p>
          <w:p w14:paraId="034C0E71" w14:textId="12C2B461" w:rsidR="00505FE4" w:rsidRPr="0032131D" w:rsidRDefault="00BC7387" w:rsidP="00F77DC4">
            <w:pPr>
              <w:rPr>
                <w:b/>
                <w:bCs/>
                <w:sz w:val="24"/>
                <w:szCs w:val="24"/>
              </w:rPr>
            </w:pPr>
            <w:r w:rsidRPr="0032131D">
              <w:rPr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F3D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Status przedmiotu /modułu:</w:t>
            </w:r>
          </w:p>
          <w:p w14:paraId="089974C2" w14:textId="33767851" w:rsidR="00505FE4" w:rsidRPr="0032131D" w:rsidRDefault="00694ADD" w:rsidP="00F77DC4">
            <w:pPr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20E66F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Język przedmiotu / modułu:</w:t>
            </w:r>
          </w:p>
          <w:p w14:paraId="4334ED64" w14:textId="4922449E" w:rsidR="00505FE4" w:rsidRPr="0032131D" w:rsidRDefault="00694ADD" w:rsidP="00F77DC4">
            <w:pPr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polski/angielski</w:t>
            </w:r>
          </w:p>
        </w:tc>
      </w:tr>
      <w:tr w:rsidR="00505FE4" w:rsidRPr="0032131D" w14:paraId="1BE4A0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1CAD7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68DA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  <w:p w14:paraId="6D266FB9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0836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F122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663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400F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4CDA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161305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inne </w:t>
            </w:r>
            <w:r w:rsidRPr="0032131D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32131D" w14:paraId="3AE85E6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DFC863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1752DC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2940B" w14:textId="62396F44" w:rsidR="00505FE4" w:rsidRPr="003213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646D5" w14:textId="77777777" w:rsidR="00505FE4" w:rsidRPr="003213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8353D" w14:textId="6CB7179C" w:rsidR="00505FE4" w:rsidRPr="0032131D" w:rsidRDefault="0032131D" w:rsidP="00F77DC4">
            <w:pPr>
              <w:jc w:val="center"/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F5986" w14:textId="42685237" w:rsidR="00505FE4" w:rsidRPr="003213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A46E5" w14:textId="77777777" w:rsidR="00505FE4" w:rsidRPr="003213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E712B" w14:textId="77777777" w:rsidR="00505FE4" w:rsidRPr="0032131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798E52" w14:textId="77777777" w:rsidR="00505FE4" w:rsidRPr="0032131D" w:rsidRDefault="00505FE4" w:rsidP="00505FE4">
      <w:pPr>
        <w:rPr>
          <w:sz w:val="24"/>
          <w:szCs w:val="24"/>
        </w:rPr>
      </w:pPr>
    </w:p>
    <w:p w14:paraId="7555CCE2" w14:textId="77777777" w:rsidR="00505FE4" w:rsidRPr="0032131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32131D" w14:paraId="753207C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E5EC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Koordynator przedmiotu / modułu</w:t>
            </w:r>
            <w:r w:rsidRPr="0032131D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E7743" w14:textId="5F0FAC6D" w:rsidR="00505FE4" w:rsidRPr="0032131D" w:rsidRDefault="007B223C" w:rsidP="00F77DC4">
            <w:pPr>
              <w:rPr>
                <w:sz w:val="24"/>
                <w:szCs w:val="24"/>
              </w:rPr>
            </w:pPr>
            <w:r w:rsidRPr="0032131D">
              <w:rPr>
                <w:b/>
                <w:bCs/>
                <w:sz w:val="24"/>
                <w:szCs w:val="24"/>
              </w:rPr>
              <w:t>dr Łukasz Żołędziewski</w:t>
            </w:r>
            <w:r w:rsidR="00BC7387" w:rsidRPr="0032131D">
              <w:rPr>
                <w:b/>
                <w:sz w:val="24"/>
                <w:szCs w:val="24"/>
              </w:rPr>
              <w:t xml:space="preserve">; dr inż. Jerzy </w:t>
            </w:r>
            <w:proofErr w:type="spellStart"/>
            <w:r w:rsidR="00BC7387" w:rsidRPr="0032131D">
              <w:rPr>
                <w:b/>
                <w:sz w:val="24"/>
                <w:szCs w:val="24"/>
              </w:rPr>
              <w:t>Skurczyński</w:t>
            </w:r>
            <w:proofErr w:type="spellEnd"/>
          </w:p>
        </w:tc>
      </w:tr>
      <w:tr w:rsidR="00505FE4" w:rsidRPr="0032131D" w14:paraId="0E119DE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BC" w14:textId="77777777" w:rsidR="00505FE4" w:rsidRPr="0032131D" w:rsidRDefault="00505FE4" w:rsidP="00F77DC4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Prowadzący zajęcia</w:t>
            </w:r>
            <w:r w:rsidRPr="0032131D">
              <w:t>*</w:t>
            </w:r>
          </w:p>
          <w:p w14:paraId="1EB4F042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1C7FB" w14:textId="7C6A4C7D" w:rsidR="00505FE4" w:rsidRPr="0032131D" w:rsidRDefault="00BC7387" w:rsidP="00F77DC4">
            <w:pPr>
              <w:rPr>
                <w:sz w:val="24"/>
                <w:szCs w:val="24"/>
              </w:rPr>
            </w:pPr>
            <w:r w:rsidRPr="0032131D">
              <w:rPr>
                <w:b/>
                <w:bCs/>
                <w:sz w:val="24"/>
                <w:szCs w:val="24"/>
              </w:rPr>
              <w:t>dr Łukasz Żołędziewski</w:t>
            </w:r>
            <w:r w:rsidRPr="0032131D">
              <w:rPr>
                <w:b/>
                <w:sz w:val="24"/>
                <w:szCs w:val="24"/>
              </w:rPr>
              <w:t xml:space="preserve">; dr inż. Jerzy </w:t>
            </w:r>
            <w:proofErr w:type="spellStart"/>
            <w:r w:rsidRPr="0032131D">
              <w:rPr>
                <w:b/>
                <w:sz w:val="24"/>
                <w:szCs w:val="24"/>
              </w:rPr>
              <w:t>Skurczyński</w:t>
            </w:r>
            <w:proofErr w:type="spellEnd"/>
          </w:p>
        </w:tc>
      </w:tr>
      <w:tr w:rsidR="00505FE4" w:rsidRPr="0032131D" w14:paraId="795DB3F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030" w14:textId="77777777" w:rsidR="00505FE4" w:rsidRPr="003213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2E96B" w14:textId="77777777" w:rsidR="00BC7387" w:rsidRPr="0032131D" w:rsidRDefault="00BC7387" w:rsidP="0095308E">
            <w:pPr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Zapoznanie z podstawami działania systemów operacyjnych Windows. Zapoznanie z możliwościami zarządzania systemem Windows 2022 serwer. Nauczenie wdrażania i konfiguracji usługi DNS i DHCP, planowania i konfiguracji podsieci IP i routingu, konfiguracji ustawienia </w:t>
            </w:r>
            <w:proofErr w:type="spellStart"/>
            <w:r w:rsidRPr="0032131D">
              <w:rPr>
                <w:sz w:val="24"/>
                <w:szCs w:val="24"/>
              </w:rPr>
              <w:t>IPsec</w:t>
            </w:r>
            <w:proofErr w:type="spellEnd"/>
            <w:r w:rsidRPr="0032131D">
              <w:rPr>
                <w:sz w:val="24"/>
                <w:szCs w:val="24"/>
              </w:rPr>
              <w:t xml:space="preserve">, Windows® Firewall i Network Access </w:t>
            </w:r>
            <w:proofErr w:type="spellStart"/>
            <w:r w:rsidRPr="0032131D">
              <w:rPr>
                <w:sz w:val="24"/>
                <w:szCs w:val="24"/>
              </w:rPr>
              <w:t>Protection</w:t>
            </w:r>
            <w:proofErr w:type="spellEnd"/>
            <w:r w:rsidRPr="0032131D">
              <w:rPr>
                <w:sz w:val="24"/>
                <w:szCs w:val="24"/>
              </w:rPr>
              <w:t xml:space="preserve"> (NAP), monitoringu zdarzenia i wydajności serwera, zarządzania serwerami plików i wydruku. </w:t>
            </w:r>
          </w:p>
          <w:p w14:paraId="17617E6C" w14:textId="77777777" w:rsidR="00BC7387" w:rsidRPr="0032131D" w:rsidRDefault="00BC7387" w:rsidP="0095308E">
            <w:pPr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Praktyczna nauka:</w:t>
            </w:r>
          </w:p>
          <w:p w14:paraId="123BB2D4" w14:textId="77777777" w:rsidR="00BC7387" w:rsidRPr="0032131D" w:rsidRDefault="00BC7387" w:rsidP="0095308E">
            <w:pPr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-  konfigurowania infrastruktury usług Active Directory </w:t>
            </w:r>
            <w:proofErr w:type="spellStart"/>
            <w:r w:rsidRPr="0032131D">
              <w:rPr>
                <w:sz w:val="24"/>
                <w:szCs w:val="24"/>
              </w:rPr>
              <w:t>Domain</w:t>
            </w:r>
            <w:proofErr w:type="spellEnd"/>
            <w:r w:rsidRPr="0032131D">
              <w:rPr>
                <w:sz w:val="24"/>
                <w:szCs w:val="24"/>
              </w:rPr>
              <w:t xml:space="preserve"> Services (Usługi domenowe w usłudze Active Directory) - lasy, domeny, relacje zaufania, lokacje. </w:t>
            </w:r>
          </w:p>
          <w:p w14:paraId="3DEAF249" w14:textId="47263903" w:rsidR="00505FE4" w:rsidRPr="0032131D" w:rsidRDefault="00BC7387" w:rsidP="0095308E">
            <w:pPr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-  automatyzowania tworzenia i utrzymywania kont użytkowników, komputerów i grup, konfigurowania i zarządzania zasadami grupy.</w:t>
            </w:r>
          </w:p>
        </w:tc>
      </w:tr>
      <w:tr w:rsidR="00505FE4" w:rsidRPr="0032131D" w14:paraId="5142F04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E9FBE" w14:textId="77777777" w:rsidR="00505FE4" w:rsidRPr="003213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303BC" w14:textId="58295EF4" w:rsidR="00505FE4" w:rsidRPr="0032131D" w:rsidRDefault="00BC7387" w:rsidP="0095308E">
            <w:pPr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Podstawy informatyki z zakresu szkoły średniej, znajomość elementarnych funkcji  wchodzących w skład systemu operacyjnego, Wiedza z zakresu organizacji systemów plików oraz struktury protokołów sieciowych.</w:t>
            </w:r>
          </w:p>
        </w:tc>
      </w:tr>
    </w:tbl>
    <w:p w14:paraId="1007C6DB" w14:textId="77777777" w:rsidR="00505FE4" w:rsidRPr="0032131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2131D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5647FDA" w14:textId="77777777" w:rsidR="00505FE4" w:rsidRPr="0032131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2131D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B897BD4" w14:textId="77777777" w:rsidR="00505FE4" w:rsidRPr="0032131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32131D" w14:paraId="2B671573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4603F3E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32131D" w14:paraId="05160BE3" w14:textId="77777777" w:rsidTr="004B5E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EB438" w14:textId="77777777" w:rsidR="00505FE4" w:rsidRPr="0032131D" w:rsidRDefault="00505FE4" w:rsidP="00F77DC4">
            <w:pPr>
              <w:rPr>
                <w:sz w:val="22"/>
                <w:szCs w:val="22"/>
              </w:rPr>
            </w:pPr>
            <w:r w:rsidRPr="0032131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44A135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E9586D" w14:textId="77777777" w:rsidR="00505FE4" w:rsidRPr="0032131D" w:rsidRDefault="00505FE4" w:rsidP="00F77DC4">
            <w:pPr>
              <w:jc w:val="center"/>
              <w:rPr>
                <w:sz w:val="22"/>
                <w:szCs w:val="22"/>
              </w:rPr>
            </w:pPr>
            <w:r w:rsidRPr="0032131D">
              <w:rPr>
                <w:sz w:val="22"/>
                <w:szCs w:val="22"/>
              </w:rPr>
              <w:t xml:space="preserve">Kod kierunkowego efektu </w:t>
            </w:r>
          </w:p>
          <w:p w14:paraId="36F23633" w14:textId="77777777" w:rsidR="00505FE4" w:rsidRPr="0032131D" w:rsidRDefault="00505FE4" w:rsidP="00F77DC4">
            <w:pPr>
              <w:jc w:val="center"/>
              <w:rPr>
                <w:sz w:val="22"/>
                <w:szCs w:val="22"/>
              </w:rPr>
            </w:pPr>
            <w:r w:rsidRPr="0032131D">
              <w:rPr>
                <w:sz w:val="22"/>
                <w:szCs w:val="22"/>
              </w:rPr>
              <w:t>uczenia się</w:t>
            </w:r>
          </w:p>
        </w:tc>
      </w:tr>
      <w:tr w:rsidR="00694ADD" w:rsidRPr="0032131D" w14:paraId="05523444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A4CD4" w14:textId="033632E7" w:rsidR="00694ADD" w:rsidRPr="0032131D" w:rsidRDefault="00694ADD" w:rsidP="00694ADD">
            <w:pPr>
              <w:rPr>
                <w:sz w:val="24"/>
                <w:szCs w:val="24"/>
              </w:rPr>
            </w:pPr>
            <w:r w:rsidRPr="0032131D">
              <w:rPr>
                <w:b/>
                <w:bCs/>
                <w:sz w:val="22"/>
                <w:szCs w:val="28"/>
              </w:rPr>
              <w:t>Wiedza</w:t>
            </w:r>
          </w:p>
        </w:tc>
      </w:tr>
      <w:tr w:rsidR="00BC7387" w:rsidRPr="0032131D" w14:paraId="17BA7006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09D" w14:textId="0EAFDC3B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0B73" w14:textId="3AF9F169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color w:val="000000"/>
                <w:sz w:val="24"/>
                <w:szCs w:val="24"/>
              </w:rPr>
              <w:t>Ma wiedzę z zakresu ogólnych zagadnień informatyki oraz z zakresu systemów informatycznych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F1A28" w14:textId="77777777" w:rsidR="00BC7387" w:rsidRPr="0032131D" w:rsidRDefault="00BC7387" w:rsidP="00695C2F">
            <w:pPr>
              <w:jc w:val="center"/>
              <w:rPr>
                <w:sz w:val="24"/>
                <w:szCs w:val="24"/>
              </w:rPr>
            </w:pPr>
            <w:r w:rsidRPr="0032131D">
              <w:rPr>
                <w:color w:val="000000"/>
                <w:sz w:val="24"/>
                <w:szCs w:val="24"/>
              </w:rPr>
              <w:t xml:space="preserve">K_W05, </w:t>
            </w:r>
            <w:r w:rsidRPr="0032131D">
              <w:rPr>
                <w:sz w:val="24"/>
                <w:szCs w:val="24"/>
              </w:rPr>
              <w:t>K_W08</w:t>
            </w:r>
          </w:p>
          <w:p w14:paraId="5308E808" w14:textId="768AD5F5" w:rsidR="00BC7387" w:rsidRPr="0032131D" w:rsidRDefault="00BC7387" w:rsidP="00694ADD">
            <w:pPr>
              <w:jc w:val="center"/>
              <w:rPr>
                <w:sz w:val="24"/>
                <w:szCs w:val="24"/>
              </w:rPr>
            </w:pPr>
          </w:p>
        </w:tc>
      </w:tr>
      <w:tr w:rsidR="00BC7387" w:rsidRPr="0032131D" w14:paraId="3C3A80F8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5172" w14:textId="2962B343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7641" w14:textId="54208EC6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Zna podstawowe role i funkcje zaimplementowane w systemach serwerowych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A6E69" w14:textId="28ACFC9A" w:rsidR="00BC7387" w:rsidRPr="0032131D" w:rsidRDefault="00BC7387" w:rsidP="00694ADD">
            <w:pPr>
              <w:jc w:val="center"/>
              <w:rPr>
                <w:sz w:val="24"/>
                <w:szCs w:val="24"/>
              </w:rPr>
            </w:pPr>
            <w:r w:rsidRPr="0032131D">
              <w:rPr>
                <w:color w:val="000000"/>
                <w:sz w:val="24"/>
                <w:szCs w:val="24"/>
              </w:rPr>
              <w:t>K_W12</w:t>
            </w:r>
          </w:p>
        </w:tc>
      </w:tr>
      <w:tr w:rsidR="00BC7387" w:rsidRPr="0032131D" w14:paraId="29975031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73B" w14:textId="3F473363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AB3CE" w14:textId="52E5590C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Zna zasady i podstawowe standardy protokołów i zabezpieczeń sieciowych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C9B8" w14:textId="723ED3FD" w:rsidR="00BC7387" w:rsidRPr="0032131D" w:rsidRDefault="00BC7387" w:rsidP="00694ADD">
            <w:pPr>
              <w:jc w:val="center"/>
              <w:rPr>
                <w:sz w:val="24"/>
                <w:szCs w:val="24"/>
              </w:rPr>
            </w:pPr>
            <w:r w:rsidRPr="0032131D">
              <w:rPr>
                <w:color w:val="000000"/>
                <w:sz w:val="24"/>
                <w:szCs w:val="24"/>
              </w:rPr>
              <w:t>K_W16</w:t>
            </w:r>
          </w:p>
        </w:tc>
      </w:tr>
      <w:tr w:rsidR="00694ADD" w:rsidRPr="0032131D" w14:paraId="663D79B3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02162" w14:textId="3F13691D" w:rsidR="00694ADD" w:rsidRPr="0032131D" w:rsidRDefault="00694ADD" w:rsidP="00694ADD">
            <w:pPr>
              <w:rPr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Umiejętności</w:t>
            </w:r>
          </w:p>
        </w:tc>
      </w:tr>
      <w:tr w:rsidR="00BC7387" w:rsidRPr="0032131D" w14:paraId="62C40FDC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F986" w14:textId="07885F9E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E5F06" w14:textId="59D4BC1B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Projektuje wirtualne środowisko uruchomieniowe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03EC0" w14:textId="7052D147" w:rsidR="00BC7387" w:rsidRPr="0032131D" w:rsidRDefault="00BC7387" w:rsidP="00694ADD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K_U13, K_U12</w:t>
            </w:r>
          </w:p>
        </w:tc>
      </w:tr>
      <w:tr w:rsidR="00BC7387" w:rsidRPr="0032131D" w14:paraId="51C2C6F7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909" w14:textId="57F1AD80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B9724" w14:textId="4E38C078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Planuje i wdraża proces instalacji systemu Windows 2022 w środowiskach hostingowych i obliczeniowych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214BF" w14:textId="38DD25A6" w:rsidR="00BC7387" w:rsidRPr="0032131D" w:rsidRDefault="00BC7387" w:rsidP="00BC7387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K_U05</w:t>
            </w:r>
          </w:p>
        </w:tc>
      </w:tr>
      <w:tr w:rsidR="00BC7387" w:rsidRPr="0032131D" w14:paraId="4C607F05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AEE" w14:textId="46AB12A5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6B734" w14:textId="50E187B9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Zarządza usługami systemowymi w oparciu o Serwer Windows 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EF817" w14:textId="220DE9EE" w:rsidR="00BC7387" w:rsidRPr="0032131D" w:rsidRDefault="00BC7387" w:rsidP="007D443E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K_U13, K_U12</w:t>
            </w:r>
          </w:p>
        </w:tc>
      </w:tr>
      <w:tr w:rsidR="00BC7387" w:rsidRPr="0032131D" w14:paraId="5ACFB7D2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B59D" w14:textId="40B1A52D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516DC" w14:textId="6C00B0C4" w:rsidR="00BC7387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Ma świadomość konieczności permanentnego podnoszenia poziomu wiedzy z zakresu IT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AD30F" w14:textId="702B66D9" w:rsidR="00BC7387" w:rsidRPr="0032131D" w:rsidRDefault="00BC7387" w:rsidP="00BC7387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K_U06</w:t>
            </w:r>
          </w:p>
        </w:tc>
      </w:tr>
      <w:tr w:rsidR="00694ADD" w:rsidRPr="0032131D" w14:paraId="3B6D5885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DA07E4" w14:textId="477C45CB" w:rsidR="00694ADD" w:rsidRPr="0032131D" w:rsidRDefault="00694ADD" w:rsidP="00694ADD">
            <w:pPr>
              <w:rPr>
                <w:b/>
                <w:bCs/>
                <w:sz w:val="24"/>
                <w:szCs w:val="24"/>
              </w:rPr>
            </w:pPr>
            <w:r w:rsidRPr="0032131D">
              <w:rPr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694ADD" w:rsidRPr="0032131D" w14:paraId="7B554B44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1697" w14:textId="65F9D486" w:rsidR="00694ADD" w:rsidRPr="0032131D" w:rsidRDefault="00694ADD" w:rsidP="00694ADD">
            <w:p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B9911" w14:textId="5E384704" w:rsidR="00694ADD" w:rsidRPr="0032131D" w:rsidRDefault="00BC7387" w:rsidP="00694ADD">
            <w:pPr>
              <w:rPr>
                <w:sz w:val="24"/>
                <w:szCs w:val="24"/>
              </w:rPr>
            </w:pPr>
            <w:r w:rsidRPr="0032131D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Ma świadomość roli społecznej absolwenta uczelni technicznej.</w:t>
            </w:r>
            <w:r w:rsidRPr="0032131D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22A16" w14:textId="77777777" w:rsidR="00BC7387" w:rsidRPr="0032131D" w:rsidRDefault="00BC7387" w:rsidP="00BC7387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K_K06,</w:t>
            </w:r>
          </w:p>
          <w:p w14:paraId="0DBBDE8C" w14:textId="48758906" w:rsidR="00694ADD" w:rsidRPr="0032131D" w:rsidRDefault="00BC7387" w:rsidP="00BC7387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K_K03</w:t>
            </w:r>
          </w:p>
        </w:tc>
      </w:tr>
      <w:tr w:rsidR="004B5EC4" w:rsidRPr="0032131D" w14:paraId="0B8F006B" w14:textId="5715DAD2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AC46621" w14:textId="54BED4C6" w:rsidR="004B5EC4" w:rsidRPr="0032131D" w:rsidRDefault="004B5EC4" w:rsidP="002A554A">
            <w:pPr>
              <w:jc w:val="center"/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TREŚCI PROGRAMOWE</w:t>
            </w:r>
          </w:p>
        </w:tc>
      </w:tr>
      <w:tr w:rsidR="009F02C9" w:rsidRPr="0032131D" w14:paraId="60A21E04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80FC917" w14:textId="37F58A4B" w:rsidR="009F02C9" w:rsidRPr="0032131D" w:rsidRDefault="009F02C9" w:rsidP="009F02C9">
            <w:pPr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Wykład</w:t>
            </w:r>
          </w:p>
        </w:tc>
      </w:tr>
      <w:tr w:rsidR="008B0253" w:rsidRPr="0032131D" w14:paraId="63A9B3CF" w14:textId="77777777" w:rsidTr="00D705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5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666752A" w14:textId="0623E78C" w:rsidR="008B0253" w:rsidRPr="0032131D" w:rsidRDefault="008B0253" w:rsidP="007B223C">
            <w:pPr>
              <w:rPr>
                <w:b/>
                <w:sz w:val="24"/>
                <w:szCs w:val="24"/>
              </w:rPr>
            </w:pPr>
          </w:p>
        </w:tc>
      </w:tr>
      <w:tr w:rsidR="00BC7387" w:rsidRPr="0032131D" w14:paraId="0A697575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8A41940" w14:textId="3222ED0A" w:rsidR="00BC7387" w:rsidRPr="0032131D" w:rsidRDefault="00BC7387" w:rsidP="008B0253">
            <w:pPr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Laboratorium</w:t>
            </w:r>
          </w:p>
        </w:tc>
      </w:tr>
      <w:tr w:rsidR="00BC7387" w:rsidRPr="0032131D" w14:paraId="47C6FC34" w14:textId="77777777" w:rsidTr="00F409A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0EC6E21" w14:textId="44FB3B72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Wprowadzenie do specyfiki rozwiązań systemów </w:t>
            </w:r>
            <w:r w:rsidR="00D70584" w:rsidRPr="0032131D">
              <w:rPr>
                <w:sz w:val="24"/>
                <w:szCs w:val="24"/>
              </w:rPr>
              <w:t>serwerowych z rodziny Windows</w:t>
            </w:r>
          </w:p>
          <w:p w14:paraId="0949A522" w14:textId="77777777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Zapoznanie z funkcjonalnością edycji Windows Standard Server oraz Nano Server</w:t>
            </w:r>
          </w:p>
          <w:p w14:paraId="6950C538" w14:textId="23F132C6" w:rsidR="00BC7387" w:rsidRPr="0032131D" w:rsidRDefault="00D70584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Instalacja systemu Windows 2022</w:t>
            </w:r>
            <w:r w:rsidR="00BC7387" w:rsidRPr="0032131D">
              <w:rPr>
                <w:sz w:val="24"/>
                <w:szCs w:val="24"/>
              </w:rPr>
              <w:t xml:space="preserve"> Server. Konfiguracja środowiska sieciowego. </w:t>
            </w:r>
          </w:p>
          <w:p w14:paraId="5AAADFB4" w14:textId="2DEB4103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Z</w:t>
            </w:r>
            <w:r w:rsidR="00D70584" w:rsidRPr="0032131D">
              <w:rPr>
                <w:sz w:val="24"/>
                <w:szCs w:val="24"/>
              </w:rPr>
              <w:t>arządzanie systemem Windows 2022</w:t>
            </w:r>
            <w:r w:rsidRPr="0032131D">
              <w:rPr>
                <w:sz w:val="24"/>
                <w:szCs w:val="24"/>
              </w:rPr>
              <w:t xml:space="preserve"> za pomocą konsoli MMC. Konfiguracja i dopasowywanie konsoli. Zarządzanie zdalne za pomocą konsoli MMC. </w:t>
            </w:r>
          </w:p>
          <w:p w14:paraId="6854E331" w14:textId="77777777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Działanie i konfiguracja protokołu IP. Adresowanie IPv4  oraz IPv6 </w:t>
            </w:r>
          </w:p>
          <w:p w14:paraId="1B9CB0BC" w14:textId="69CDFA94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Instalacja Active Directory. Zarządzanie użytkownikami i</w:t>
            </w:r>
            <w:r w:rsidR="00D70584" w:rsidRPr="0032131D">
              <w:rPr>
                <w:sz w:val="24"/>
                <w:szCs w:val="24"/>
              </w:rPr>
              <w:t xml:space="preserve"> grupami w systemie Windows 2022</w:t>
            </w:r>
            <w:r w:rsidRPr="0032131D">
              <w:rPr>
                <w:sz w:val="24"/>
                <w:szCs w:val="24"/>
              </w:rPr>
              <w:t>, zarządzanie obiektami, obiektami wi</w:t>
            </w:r>
            <w:r w:rsidR="00D70584" w:rsidRPr="0032131D">
              <w:rPr>
                <w:sz w:val="24"/>
                <w:szCs w:val="24"/>
              </w:rPr>
              <w:t>elokrotnymi.</w:t>
            </w:r>
          </w:p>
          <w:p w14:paraId="6534DF48" w14:textId="77777777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Bezpieczeństwo i rozwiązywanie problemów związanych z uwierzytelnianiem. Zabezpieczenia w systemie Windows. </w:t>
            </w:r>
          </w:p>
          <w:p w14:paraId="3866B5D5" w14:textId="77777777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Zarządzanie przywilejami i ograniczeniami grup. Automatyzacja procesu zarządzania. </w:t>
            </w:r>
          </w:p>
          <w:p w14:paraId="575A7CB3" w14:textId="77777777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Zarządzanie kontami komputerów. Przyłączanie komputerów do domeny. Rozwiązywanie problemów związanych z kontami komputerów. </w:t>
            </w:r>
          </w:p>
          <w:p w14:paraId="456ED471" w14:textId="77777777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Zarządzanie systemami plików, plikami i katalogami. Prawa dostępu do obiektów systemu plików. Udostępnienie w sieci katalogów i definiowanie praw dostępu dla obiektów udostępnionych. </w:t>
            </w:r>
          </w:p>
          <w:p w14:paraId="47D8BEBA" w14:textId="77777777" w:rsidR="00BC7387" w:rsidRPr="0032131D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Konfiguracja usługi DNS. Tworzenie i replikacja stref. </w:t>
            </w:r>
          </w:p>
          <w:p w14:paraId="1E1300A5" w14:textId="77777777" w:rsidR="00BC7387" w:rsidRPr="0032131D" w:rsidRDefault="00BC7387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Drukarki i serwery wydruków. Instalacja konfiguracja i zarządzanie. </w:t>
            </w:r>
          </w:p>
          <w:p w14:paraId="0239BB7D" w14:textId="13BC8EE4" w:rsidR="00D70584" w:rsidRPr="0032131D" w:rsidRDefault="00D70584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Konfiguracja systemu zabezpieczeń w oparciu o GPO.</w:t>
            </w:r>
          </w:p>
          <w:p w14:paraId="43C272BB" w14:textId="77777777" w:rsidR="00D70584" w:rsidRPr="0032131D" w:rsidRDefault="00D70584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Automatyzacja procesów tworzenia kopii bezpieczeństwa.</w:t>
            </w:r>
          </w:p>
          <w:p w14:paraId="0ACBCEBE" w14:textId="5C0E20B1" w:rsidR="00D70584" w:rsidRPr="0032131D" w:rsidRDefault="00D70584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Wirtualizacja maszyn bazujących na Hyper-V</w:t>
            </w:r>
          </w:p>
        </w:tc>
      </w:tr>
      <w:tr w:rsidR="00BC7387" w:rsidRPr="0032131D" w14:paraId="4C53448F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C64509" w14:textId="0FA7CD91" w:rsidR="00BC7387" w:rsidRPr="0032131D" w:rsidRDefault="00BC7387" w:rsidP="008B0253">
            <w:pPr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Projekt</w:t>
            </w:r>
          </w:p>
        </w:tc>
      </w:tr>
      <w:tr w:rsidR="00BC7387" w:rsidRPr="0032131D" w14:paraId="2F082E34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179F712" w14:textId="2A768FAC" w:rsidR="00BC7387" w:rsidRPr="0032131D" w:rsidRDefault="00BC7387" w:rsidP="007B223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8920132" w14:textId="77777777" w:rsidR="00505FE4" w:rsidRPr="0032131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32131D" w14:paraId="47FFB26E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E45C" w14:textId="77777777" w:rsidR="00505FE4" w:rsidRPr="003213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7CBB3" w14:textId="77777777" w:rsidR="00D70584" w:rsidRPr="0032131D" w:rsidRDefault="00D70584" w:rsidP="00D705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Zacker</w:t>
            </w:r>
            <w:proofErr w:type="spellEnd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C.   “</w:t>
            </w:r>
            <w:r w:rsidRPr="003213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Windows Server 2016 - Instalacja, funkcje magazynowe i obliczeniowe</w:t>
            </w:r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”, Microsoft Press, 2017</w:t>
            </w:r>
          </w:p>
          <w:p w14:paraId="04BE4A87" w14:textId="77777777" w:rsidR="00D70584" w:rsidRPr="0032131D" w:rsidRDefault="00D70584" w:rsidP="00D705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Waren A.  “Windows Server 2016 – </w:t>
            </w:r>
            <w:proofErr w:type="spellStart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Praca</w:t>
            </w:r>
            <w:proofErr w:type="spellEnd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sieci</w:t>
            </w:r>
            <w:proofErr w:type="spellEnd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”, Microsoft Press, 2017</w:t>
            </w:r>
          </w:p>
          <w:p w14:paraId="133DCEE0" w14:textId="35597196" w:rsidR="00D70584" w:rsidRPr="0032131D" w:rsidRDefault="00D70584" w:rsidP="00D705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Nogly</w:t>
            </w:r>
            <w:proofErr w:type="spellEnd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 xml:space="preserve"> A.  “Windows Server 2022. </w:t>
            </w:r>
            <w:proofErr w:type="spellStart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Instalacja</w:t>
            </w:r>
            <w:proofErr w:type="spellEnd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 xml:space="preserve"> i </w:t>
            </w:r>
            <w:proofErr w:type="spellStart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konfiguracja</w:t>
            </w:r>
            <w:proofErr w:type="spellEnd"/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”, Helion, 2023</w:t>
            </w:r>
          </w:p>
          <w:p w14:paraId="31F96761" w14:textId="453612D5" w:rsidR="00505FE4" w:rsidRPr="0032131D" w:rsidRDefault="00D70584" w:rsidP="00D7058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Warner T. “Zabezpieczenie systemu Windows Server 2016”, </w:t>
            </w:r>
            <w:r w:rsidRPr="003213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Microsoft Press, 2017</w:t>
            </w:r>
          </w:p>
        </w:tc>
      </w:tr>
      <w:tr w:rsidR="00505FE4" w:rsidRPr="0032131D" w14:paraId="20A8472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F6A9" w14:textId="77777777" w:rsidR="00505FE4" w:rsidRPr="003213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C3C9F" w14:textId="77777777" w:rsidR="00AA235C" w:rsidRPr="0032131D" w:rsidRDefault="00AA235C" w:rsidP="00AA235C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32131D">
              <w:rPr>
                <w:color w:val="000000"/>
                <w:sz w:val="24"/>
                <w:szCs w:val="24"/>
              </w:rPr>
              <w:t>Wołk K.  “Biblia Windows Server 2016 – Podręcznik Administratora”, Helion , 2019</w:t>
            </w:r>
          </w:p>
          <w:p w14:paraId="6A3F7CEC" w14:textId="26FE7003" w:rsidR="00505FE4" w:rsidRPr="0032131D" w:rsidRDefault="00AA235C" w:rsidP="00AA235C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2131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Wilson E „Windows PowerShell 3.0, Promise, 2013</w:t>
            </w:r>
          </w:p>
        </w:tc>
      </w:tr>
      <w:tr w:rsidR="00505FE4" w:rsidRPr="0032131D" w14:paraId="22B96F4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9DD" w14:textId="77777777" w:rsidR="00505FE4" w:rsidRPr="0032131D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32131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5FD0C" w14:textId="2063886D" w:rsidR="00505FE4" w:rsidRPr="0032131D" w:rsidRDefault="00AA235C" w:rsidP="00B63D05">
            <w:pPr>
              <w:ind w:left="72"/>
              <w:jc w:val="both"/>
              <w:rPr>
                <w:sz w:val="24"/>
                <w:szCs w:val="24"/>
              </w:rPr>
            </w:pPr>
            <w:r w:rsidRPr="0032131D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Ćwiczenia praktyczne, dyskusja, analiza tekstów, praca indywidualna, praca w grupach, konsultacja indywidualna z wykładowcą;</w:t>
            </w:r>
          </w:p>
        </w:tc>
      </w:tr>
      <w:tr w:rsidR="00505FE4" w:rsidRPr="0032131D" w14:paraId="69B86937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EE04B" w14:textId="77777777" w:rsidR="00505FE4" w:rsidRPr="0032131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6D7E" w14:textId="358D13E6" w:rsidR="00505FE4" w:rsidRPr="0032131D" w:rsidRDefault="00C071D3" w:rsidP="00A0655B">
            <w:pPr>
              <w:ind w:left="72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Nie dotyczy</w:t>
            </w:r>
            <w:r w:rsidR="004B5EC4" w:rsidRPr="0032131D">
              <w:rPr>
                <w:sz w:val="24"/>
                <w:szCs w:val="24"/>
              </w:rPr>
              <w:t>.</w:t>
            </w:r>
          </w:p>
        </w:tc>
      </w:tr>
    </w:tbl>
    <w:p w14:paraId="62A9594A" w14:textId="77777777" w:rsidR="00505FE4" w:rsidRPr="0032131D" w:rsidRDefault="00505FE4" w:rsidP="00505FE4">
      <w:pPr>
        <w:rPr>
          <w:sz w:val="22"/>
          <w:szCs w:val="22"/>
        </w:rPr>
      </w:pPr>
      <w:r w:rsidRPr="0032131D">
        <w:rPr>
          <w:sz w:val="22"/>
          <w:szCs w:val="22"/>
        </w:rPr>
        <w:t>* Literatura może być zmieniona po akceptacji Dyrektora Instytutu</w:t>
      </w:r>
    </w:p>
    <w:p w14:paraId="15D364D2" w14:textId="77777777" w:rsidR="00505FE4" w:rsidRPr="0032131D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32131D" w14:paraId="1D3ACBD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9CF8635" w14:textId="77777777" w:rsidR="00505FE4" w:rsidRPr="0032131D" w:rsidRDefault="00505FE4" w:rsidP="00F77DC4">
            <w:pPr>
              <w:jc w:val="center"/>
              <w:rPr>
                <w:sz w:val="22"/>
                <w:szCs w:val="22"/>
              </w:rPr>
            </w:pPr>
            <w:r w:rsidRPr="0032131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C88C0" w14:textId="77777777" w:rsidR="00505FE4" w:rsidRPr="0032131D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DF7245C" w14:textId="77777777" w:rsidR="00505FE4" w:rsidRPr="0032131D" w:rsidRDefault="00505FE4" w:rsidP="00F77DC4">
            <w:pPr>
              <w:jc w:val="center"/>
              <w:rPr>
                <w:sz w:val="18"/>
                <w:szCs w:val="18"/>
              </w:rPr>
            </w:pPr>
            <w:r w:rsidRPr="0032131D">
              <w:rPr>
                <w:sz w:val="18"/>
                <w:szCs w:val="18"/>
              </w:rPr>
              <w:t>Nr efektu uczenia się/grupy efektów</w:t>
            </w:r>
            <w:r w:rsidRPr="0032131D">
              <w:rPr>
                <w:sz w:val="18"/>
                <w:szCs w:val="18"/>
              </w:rPr>
              <w:br/>
            </w:r>
          </w:p>
        </w:tc>
      </w:tr>
      <w:tr w:rsidR="00665717" w:rsidRPr="0032131D" w14:paraId="02B24FA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ABD372" w14:textId="6EF67A68" w:rsidR="00665717" w:rsidRPr="0032131D" w:rsidRDefault="00665717" w:rsidP="00665717">
            <w:pPr>
              <w:rPr>
                <w:sz w:val="22"/>
                <w:szCs w:val="22"/>
              </w:rPr>
            </w:pPr>
            <w:r w:rsidRPr="0032131D">
              <w:rPr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DBA76A" w14:textId="62AD8573" w:rsidR="00665717" w:rsidRPr="0032131D" w:rsidRDefault="0095308E" w:rsidP="00665717">
            <w:pPr>
              <w:rPr>
                <w:sz w:val="22"/>
                <w:szCs w:val="22"/>
              </w:rPr>
            </w:pPr>
            <w:r w:rsidRPr="0032131D">
              <w:rPr>
                <w:sz w:val="24"/>
                <w:szCs w:val="24"/>
              </w:rPr>
              <w:t>01, 02, 03, 04, 05, 06, 07,08</w:t>
            </w:r>
          </w:p>
        </w:tc>
      </w:tr>
      <w:tr w:rsidR="00665717" w:rsidRPr="0032131D" w14:paraId="0C8EDF45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BE0" w14:textId="10B03B3C" w:rsidR="00665717" w:rsidRPr="0032131D" w:rsidRDefault="00AA235C" w:rsidP="00665717">
            <w:pPr>
              <w:rPr>
                <w:sz w:val="22"/>
                <w:szCs w:val="22"/>
              </w:rPr>
            </w:pPr>
            <w:r w:rsidRPr="0032131D">
              <w:rPr>
                <w:color w:val="000000"/>
                <w:sz w:val="24"/>
                <w:szCs w:val="24"/>
              </w:rPr>
              <w:t>Kolokwium przy komputerze z zadaniami sprawdzającymi umiejętności praktyczne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B0B14E" w14:textId="541ACC04" w:rsidR="00665717" w:rsidRPr="0032131D" w:rsidRDefault="00665717" w:rsidP="00665717">
            <w:pPr>
              <w:rPr>
                <w:sz w:val="22"/>
                <w:szCs w:val="22"/>
              </w:rPr>
            </w:pPr>
            <w:r w:rsidRPr="0032131D">
              <w:rPr>
                <w:sz w:val="24"/>
                <w:szCs w:val="24"/>
              </w:rPr>
              <w:t>04, 05</w:t>
            </w:r>
            <w:r w:rsidR="0095308E" w:rsidRPr="0032131D">
              <w:rPr>
                <w:sz w:val="24"/>
                <w:szCs w:val="24"/>
              </w:rPr>
              <w:t>, 06</w:t>
            </w:r>
          </w:p>
        </w:tc>
      </w:tr>
      <w:tr w:rsidR="00665717" w:rsidRPr="0032131D" w14:paraId="075B6D62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D0D" w14:textId="5706781A" w:rsidR="00665717" w:rsidRPr="0032131D" w:rsidRDefault="00AA235C" w:rsidP="00665717">
            <w:pPr>
              <w:rPr>
                <w:sz w:val="22"/>
                <w:szCs w:val="22"/>
              </w:rPr>
            </w:pPr>
            <w:r w:rsidRPr="0032131D">
              <w:rPr>
                <w:color w:val="000000"/>
                <w:sz w:val="24"/>
                <w:szCs w:val="24"/>
              </w:rPr>
              <w:t xml:space="preserve">Projekt grupowy bazujący na platformie </w:t>
            </w:r>
            <w:r w:rsidR="0095308E" w:rsidRPr="0032131D">
              <w:rPr>
                <w:color w:val="000000"/>
                <w:sz w:val="24"/>
                <w:szCs w:val="24"/>
              </w:rPr>
              <w:t>wirtualizacji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F6466" w14:textId="6A28B998" w:rsidR="00665717" w:rsidRPr="0032131D" w:rsidRDefault="00665717" w:rsidP="00665717">
            <w:pPr>
              <w:rPr>
                <w:sz w:val="22"/>
                <w:szCs w:val="22"/>
              </w:rPr>
            </w:pPr>
            <w:r w:rsidRPr="0032131D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32131D" w14:paraId="07BCAC5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7FF149" w14:textId="77777777" w:rsidR="00665717" w:rsidRPr="0032131D" w:rsidRDefault="00665717" w:rsidP="00665717">
            <w:pPr>
              <w:rPr>
                <w:sz w:val="22"/>
                <w:szCs w:val="22"/>
              </w:rPr>
            </w:pPr>
            <w:r w:rsidRPr="0032131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586F90" w14:textId="4DCE27A6" w:rsidR="00665717" w:rsidRPr="0032131D" w:rsidRDefault="00AA235C" w:rsidP="00AA235C">
            <w:pPr>
              <w:rPr>
                <w:sz w:val="22"/>
                <w:szCs w:val="22"/>
              </w:rPr>
            </w:pPr>
            <w:r w:rsidRPr="0032131D">
              <w:rPr>
                <w:sz w:val="24"/>
                <w:szCs w:val="24"/>
              </w:rPr>
              <w:t xml:space="preserve">Praca samodzielna; aktywny udział w zajęciach laboratoryjnych; test z wiedzy teoretycznej, kolokwia, zadanie projektowe. </w:t>
            </w:r>
          </w:p>
        </w:tc>
      </w:tr>
    </w:tbl>
    <w:p w14:paraId="6C2BAACA" w14:textId="77777777" w:rsidR="00505FE4" w:rsidRPr="0032131D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32131D" w14:paraId="23AF2C03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4401E4" w14:textId="77777777" w:rsidR="00505FE4" w:rsidRPr="0032131D" w:rsidRDefault="00505FE4" w:rsidP="00F77DC4">
            <w:pPr>
              <w:jc w:val="center"/>
              <w:rPr>
                <w:b/>
              </w:rPr>
            </w:pPr>
          </w:p>
          <w:p w14:paraId="66096111" w14:textId="77777777" w:rsidR="00505FE4" w:rsidRPr="0032131D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NAKŁAD PRACY STUDENTA</w:t>
            </w:r>
          </w:p>
          <w:p w14:paraId="10DDAFD5" w14:textId="77777777" w:rsidR="00505FE4" w:rsidRPr="0032131D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32131D" w14:paraId="6B4980B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383A52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2221D5B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CDD10" w14:textId="77777777" w:rsidR="00505FE4" w:rsidRPr="0032131D" w:rsidRDefault="00505FE4" w:rsidP="00F77DC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32131D" w14:paraId="6D3DB15C" w14:textId="77777777" w:rsidTr="006F702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8E0B" w14:textId="77777777" w:rsidR="00505FE4" w:rsidRPr="0032131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4A95" w14:textId="77777777" w:rsidR="00505FE4" w:rsidRPr="0032131D" w:rsidRDefault="00505FE4" w:rsidP="00F77DC4">
            <w:pPr>
              <w:jc w:val="center"/>
            </w:pPr>
            <w:r w:rsidRPr="0032131D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971" w14:textId="77777777" w:rsidR="00505FE4" w:rsidRPr="0032131D" w:rsidRDefault="00505FE4" w:rsidP="00F77DC4">
            <w:pPr>
              <w:jc w:val="center"/>
            </w:pPr>
            <w:r w:rsidRPr="0032131D">
              <w:t xml:space="preserve">W tym zajęcia powiązane </w:t>
            </w:r>
            <w:r w:rsidRPr="0032131D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21C2DF" w14:textId="77777777" w:rsidR="00505FE4" w:rsidRPr="0032131D" w:rsidRDefault="00505FE4" w:rsidP="00F77DC4">
            <w:pPr>
              <w:jc w:val="center"/>
              <w:rPr>
                <w:color w:val="FF0000"/>
              </w:rPr>
            </w:pPr>
            <w:r w:rsidRPr="0032131D">
              <w:t>W tym udział w zajęciach przeprowadzanych z wykorzystaniem metod i</w:t>
            </w:r>
            <w:r w:rsidR="00A4490B" w:rsidRPr="0032131D">
              <w:t> </w:t>
            </w:r>
            <w:r w:rsidRPr="0032131D">
              <w:t>technik kształcenia na odległość</w:t>
            </w:r>
          </w:p>
        </w:tc>
      </w:tr>
      <w:tr w:rsidR="006F7026" w:rsidRPr="0032131D" w14:paraId="76D1BBF5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A25" w14:textId="77777777" w:rsidR="006F7026" w:rsidRPr="0032131D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E3DE" w14:textId="3542DBA9" w:rsidR="006F7026" w:rsidRPr="0032131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12D" w14:textId="77777777" w:rsidR="006F7026" w:rsidRPr="0032131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19E9" w14:textId="77777777" w:rsidR="006F7026" w:rsidRPr="0032131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6F7026" w:rsidRPr="0032131D" w14:paraId="5A3E63A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AC" w14:textId="77777777" w:rsidR="006F7026" w:rsidRPr="0032131D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251" w14:textId="68BEE682" w:rsidR="006F7026" w:rsidRPr="0032131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EB23" w14:textId="77777777" w:rsidR="006F7026" w:rsidRPr="0032131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C498C" w14:textId="77777777" w:rsidR="006F7026" w:rsidRPr="0032131D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3AC21626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4880" w14:textId="77777777" w:rsidR="00975764" w:rsidRPr="0032131D" w:rsidRDefault="00975764" w:rsidP="0097576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32131D">
              <w:rPr>
                <w:sz w:val="24"/>
                <w:szCs w:val="24"/>
              </w:rPr>
              <w:t>Udział w ćwiczeniach audytoryjnych</w:t>
            </w:r>
            <w:r w:rsidRPr="0032131D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4DF" w14:textId="1D323CFF" w:rsidR="00975764" w:rsidRPr="0032131D" w:rsidRDefault="0032131D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F10" w14:textId="298A4D71" w:rsidR="00975764" w:rsidRPr="0032131D" w:rsidRDefault="0032131D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272FD" w14:textId="77777777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1F64FC3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7929" w14:textId="77777777" w:rsidR="00975764" w:rsidRPr="0032131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ED12" w14:textId="1B5C2473" w:rsidR="00975764" w:rsidRPr="0032131D" w:rsidRDefault="0032131D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707A" w14:textId="5A9C0B7D" w:rsidR="00975764" w:rsidRPr="0032131D" w:rsidRDefault="0032131D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AE737" w14:textId="77777777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77AEB0D1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F59" w14:textId="77777777" w:rsidR="00975764" w:rsidRPr="0032131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Przygotowanie projektu / eseju / itp.</w:t>
            </w:r>
            <w:r w:rsidRPr="0032131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760" w14:textId="0E80D7FA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7DC" w14:textId="5252EC80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2010" w14:textId="77777777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42A49E4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C2C" w14:textId="77777777" w:rsidR="00975764" w:rsidRPr="0032131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C68" w14:textId="2874960F" w:rsidR="00975764" w:rsidRPr="0032131D" w:rsidRDefault="0095308E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300" w14:textId="6DCE20D6" w:rsidR="00975764" w:rsidRPr="0032131D" w:rsidRDefault="0095308E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B34E" w14:textId="77777777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01D1244C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4663" w14:textId="77777777" w:rsidR="00975764" w:rsidRPr="0032131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513" w14:textId="6E039473" w:rsidR="00975764" w:rsidRPr="0032131D" w:rsidRDefault="0095308E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CF7" w14:textId="1A63029B" w:rsidR="00975764" w:rsidRPr="0032131D" w:rsidRDefault="0095308E" w:rsidP="00975764">
            <w:pPr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B2903" w14:textId="77777777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503361CD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20AB" w14:textId="77777777" w:rsidR="00975764" w:rsidRPr="0032131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2EA5" w14:textId="1AA1250C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759" w14:textId="77777777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E2F25" w14:textId="77777777" w:rsidR="00975764" w:rsidRPr="0032131D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1A70C7BB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AA0" w14:textId="77777777" w:rsidR="00975764" w:rsidRPr="0032131D" w:rsidRDefault="00975764" w:rsidP="00975764">
            <w:pPr>
              <w:spacing w:before="60" w:after="60"/>
              <w:rPr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E35" w14:textId="56C651A1" w:rsidR="00975764" w:rsidRPr="0032131D" w:rsidRDefault="0032131D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5</w:t>
            </w:r>
            <w:r w:rsidR="004B5EC4" w:rsidRPr="0032131D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D82D" w14:textId="36310BD1" w:rsidR="00975764" w:rsidRPr="0032131D" w:rsidRDefault="0032131D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5</w:t>
            </w:r>
            <w:r w:rsidR="0095308E" w:rsidRPr="0032131D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216C7" w14:textId="77777777" w:rsidR="00975764" w:rsidRPr="0032131D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249DB24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B1916" w14:textId="77777777" w:rsidR="00975764" w:rsidRPr="0032131D" w:rsidRDefault="00975764" w:rsidP="00975764">
            <w:pPr>
              <w:spacing w:before="60" w:after="60"/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EE5E20" w14:textId="13652066" w:rsidR="00975764" w:rsidRPr="0032131D" w:rsidRDefault="004B5EC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2</w:t>
            </w:r>
            <w:r w:rsidR="00C071D3" w:rsidRPr="0032131D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32131D" w14:paraId="4722E8C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D915B" w14:textId="77777777" w:rsidR="00975764" w:rsidRPr="0032131D" w:rsidRDefault="00975764" w:rsidP="009757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2131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4E2D0B" w14:textId="3FDBE9E9" w:rsidR="00975764" w:rsidRPr="0032131D" w:rsidRDefault="0095308E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2131D">
              <w:rPr>
                <w:b/>
                <w:sz w:val="24"/>
                <w:szCs w:val="24"/>
              </w:rPr>
              <w:t>2</w:t>
            </w:r>
            <w:r w:rsidR="00C071D3" w:rsidRPr="0032131D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32131D" w14:paraId="722362F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99FDF" w14:textId="77777777" w:rsidR="00975764" w:rsidRPr="0032131D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 xml:space="preserve">Liczba punktów ECTS związana z kształceniem na odległość (kształcenie z wykorzystaniem metod i technik kształcenia </w:t>
            </w:r>
            <w:r w:rsidRPr="0032131D">
              <w:rPr>
                <w:sz w:val="24"/>
                <w:szCs w:val="24"/>
              </w:rPr>
              <w:lastRenderedPageBreak/>
              <w:t>na odległość)</w:t>
            </w:r>
            <w:r w:rsidRPr="0032131D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86E59C" w14:textId="77777777" w:rsidR="00975764" w:rsidRPr="0032131D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32131D" w14:paraId="05D9F60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98A101" w14:textId="77777777" w:rsidR="00975764" w:rsidRPr="0032131D" w:rsidRDefault="00975764" w:rsidP="009757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2131D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658632" w14:textId="28F46CDD" w:rsidR="00975764" w:rsidRPr="0032131D" w:rsidRDefault="0032131D" w:rsidP="009757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2131D">
              <w:rPr>
                <w:b/>
                <w:bCs/>
                <w:sz w:val="24"/>
                <w:szCs w:val="24"/>
              </w:rPr>
              <w:t>0,8</w:t>
            </w:r>
            <w:r w:rsidR="00C071D3" w:rsidRPr="0032131D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15C0E196" w14:textId="77777777" w:rsidR="00DB50E0" w:rsidRPr="0032131D" w:rsidRDefault="00DB50E0" w:rsidP="00505FE4"/>
    <w:sectPr w:rsidR="00DB50E0" w:rsidRPr="0032131D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26B69" w14:textId="77777777" w:rsidR="00454E74" w:rsidRDefault="00454E74" w:rsidP="00505FE4">
      <w:r>
        <w:separator/>
      </w:r>
    </w:p>
  </w:endnote>
  <w:endnote w:type="continuationSeparator" w:id="0">
    <w:p w14:paraId="3FAD3CE6" w14:textId="77777777" w:rsidR="00454E74" w:rsidRDefault="00454E74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42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8894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1569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308E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732BAD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50E1D" w14:textId="77777777" w:rsidR="00454E74" w:rsidRDefault="00454E74" w:rsidP="00505FE4">
      <w:r>
        <w:separator/>
      </w:r>
    </w:p>
  </w:footnote>
  <w:footnote w:type="continuationSeparator" w:id="0">
    <w:p w14:paraId="7BCF257C" w14:textId="77777777" w:rsidR="00454E74" w:rsidRDefault="00454E74" w:rsidP="00505FE4">
      <w:r>
        <w:continuationSeparator/>
      </w:r>
    </w:p>
  </w:footnote>
  <w:footnote w:id="1">
    <w:p w14:paraId="1F3B781B" w14:textId="77777777" w:rsidR="00975764" w:rsidRDefault="0097576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2BF"/>
    <w:multiLevelType w:val="hybridMultilevel"/>
    <w:tmpl w:val="D8B66D9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3D974FB"/>
    <w:multiLevelType w:val="hybridMultilevel"/>
    <w:tmpl w:val="34FC2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E08A1"/>
    <w:multiLevelType w:val="hybridMultilevel"/>
    <w:tmpl w:val="8D7A0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E9164E"/>
    <w:multiLevelType w:val="hybridMultilevel"/>
    <w:tmpl w:val="D20C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04599"/>
    <w:multiLevelType w:val="hybridMultilevel"/>
    <w:tmpl w:val="6D2E207C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8423237">
    <w:abstractNumId w:val="2"/>
  </w:num>
  <w:num w:numId="2" w16cid:durableId="198906133">
    <w:abstractNumId w:val="6"/>
  </w:num>
  <w:num w:numId="3" w16cid:durableId="1468015446">
    <w:abstractNumId w:val="1"/>
  </w:num>
  <w:num w:numId="4" w16cid:durableId="1122262674">
    <w:abstractNumId w:val="4"/>
  </w:num>
  <w:num w:numId="5" w16cid:durableId="537201974">
    <w:abstractNumId w:val="5"/>
  </w:num>
  <w:num w:numId="6" w16cid:durableId="162673065">
    <w:abstractNumId w:val="0"/>
  </w:num>
  <w:num w:numId="7" w16cid:durableId="1715691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DD"/>
    <w:rsid w:val="00012A77"/>
    <w:rsid w:val="000B7782"/>
    <w:rsid w:val="000E7F13"/>
    <w:rsid w:val="001568E8"/>
    <w:rsid w:val="002A554A"/>
    <w:rsid w:val="002A7236"/>
    <w:rsid w:val="002B4AFA"/>
    <w:rsid w:val="0032131D"/>
    <w:rsid w:val="003A11F9"/>
    <w:rsid w:val="00427300"/>
    <w:rsid w:val="00437D12"/>
    <w:rsid w:val="00454E74"/>
    <w:rsid w:val="00490A9C"/>
    <w:rsid w:val="004B4AF3"/>
    <w:rsid w:val="004B5EC4"/>
    <w:rsid w:val="00505FE4"/>
    <w:rsid w:val="005217EE"/>
    <w:rsid w:val="005B068E"/>
    <w:rsid w:val="005B6987"/>
    <w:rsid w:val="00634F88"/>
    <w:rsid w:val="006369D6"/>
    <w:rsid w:val="0065528C"/>
    <w:rsid w:val="00665717"/>
    <w:rsid w:val="00694ADD"/>
    <w:rsid w:val="006A42D8"/>
    <w:rsid w:val="006F7026"/>
    <w:rsid w:val="00737C9B"/>
    <w:rsid w:val="007B223C"/>
    <w:rsid w:val="007D2B4A"/>
    <w:rsid w:val="007D443E"/>
    <w:rsid w:val="00830690"/>
    <w:rsid w:val="00885C90"/>
    <w:rsid w:val="008A2D5A"/>
    <w:rsid w:val="008B0253"/>
    <w:rsid w:val="00944C41"/>
    <w:rsid w:val="0095308E"/>
    <w:rsid w:val="00975764"/>
    <w:rsid w:val="009D010C"/>
    <w:rsid w:val="009D3DB6"/>
    <w:rsid w:val="009F02C9"/>
    <w:rsid w:val="00A0655B"/>
    <w:rsid w:val="00A4490B"/>
    <w:rsid w:val="00A66CAF"/>
    <w:rsid w:val="00AA235C"/>
    <w:rsid w:val="00AC4A33"/>
    <w:rsid w:val="00AE0235"/>
    <w:rsid w:val="00B3364F"/>
    <w:rsid w:val="00B53A36"/>
    <w:rsid w:val="00B63D05"/>
    <w:rsid w:val="00B774B0"/>
    <w:rsid w:val="00B91365"/>
    <w:rsid w:val="00BA1979"/>
    <w:rsid w:val="00BC7387"/>
    <w:rsid w:val="00BF43B6"/>
    <w:rsid w:val="00C031A1"/>
    <w:rsid w:val="00C071D3"/>
    <w:rsid w:val="00C63105"/>
    <w:rsid w:val="00CA45DE"/>
    <w:rsid w:val="00CC7A2C"/>
    <w:rsid w:val="00CF68E0"/>
    <w:rsid w:val="00D70584"/>
    <w:rsid w:val="00DA73AF"/>
    <w:rsid w:val="00DB50E0"/>
    <w:rsid w:val="00DD7E10"/>
    <w:rsid w:val="00E92E1F"/>
    <w:rsid w:val="00ED7884"/>
    <w:rsid w:val="00F049E9"/>
    <w:rsid w:val="00FE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CBA654"/>
  <w15:docId w15:val="{81FD3537-96C5-42D5-B439-B7AF59C1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02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rame">
    <w:name w:val="grame"/>
    <w:basedOn w:val="Domylnaczcionkaakapitu"/>
    <w:rsid w:val="007B223C"/>
  </w:style>
  <w:style w:type="character" w:customStyle="1" w:styleId="normaltextrun">
    <w:name w:val="normaltextrun"/>
    <w:basedOn w:val="Domylnaczcionkaakapitu"/>
    <w:rsid w:val="00BC7387"/>
  </w:style>
  <w:style w:type="character" w:customStyle="1" w:styleId="eop">
    <w:name w:val="eop"/>
    <w:basedOn w:val="Domylnaczcionkaakapitu"/>
    <w:rsid w:val="00BC7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OneDrive%20-%20Akademia%20Nauk%20Stosowanych%20w%20Elbl&#261;gu\__sylabusy\Sztuczna%20inteligencj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921844-FE08-4CB2-9DA3-C274B3E48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Sztuczna inteligencja_2024_SS</Template>
  <TotalTime>4</TotalTime>
  <Pages>4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Paluszak</dc:creator>
  <cp:lastModifiedBy>Teresa Jurewicz-Obrzut</cp:lastModifiedBy>
  <cp:revision>5</cp:revision>
  <cp:lastPrinted>2023-12-05T12:20:00Z</cp:lastPrinted>
  <dcterms:created xsi:type="dcterms:W3CDTF">2024-06-04T09:44:00Z</dcterms:created>
  <dcterms:modified xsi:type="dcterms:W3CDTF">2024-08-21T13:59:00Z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